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218B" w14:textId="77777777" w:rsidR="00625B54" w:rsidRDefault="00625B54" w:rsidP="00625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PHILIPPES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0213B694" w14:textId="77777777" w:rsidR="00625B54" w:rsidRDefault="00625B54" w:rsidP="00625B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500084" w14:textId="77777777" w:rsidR="00625B54" w:rsidRDefault="00625B54" w:rsidP="00625B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309D00" w14:textId="77777777" w:rsidR="00625B54" w:rsidRDefault="00625B54" w:rsidP="00625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Coleshill,</w:t>
      </w:r>
    </w:p>
    <w:p w14:paraId="6D03D9B2" w14:textId="77777777" w:rsidR="00625B54" w:rsidRDefault="00625B54" w:rsidP="00625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Warwickshire, into lands of Sir Thomas West(q.v.).</w:t>
      </w:r>
    </w:p>
    <w:p w14:paraId="47C3738E" w14:textId="77777777" w:rsidR="00625B54" w:rsidRDefault="00625B54" w:rsidP="00625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19-60)</w:t>
      </w:r>
    </w:p>
    <w:p w14:paraId="3034EC06" w14:textId="77777777" w:rsidR="00625B54" w:rsidRDefault="00625B54" w:rsidP="00625B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4F690F" w14:textId="77777777" w:rsidR="00625B54" w:rsidRDefault="00625B54" w:rsidP="00625B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7E5E34" w14:textId="77777777" w:rsidR="00625B54" w:rsidRPr="00FC4ED1" w:rsidRDefault="00625B54" w:rsidP="00625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2022</w:t>
      </w:r>
    </w:p>
    <w:p w14:paraId="414D0E65" w14:textId="68F0F789" w:rsidR="00BA00AB" w:rsidRPr="00625B5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25B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48CF0" w14:textId="77777777" w:rsidR="00625B54" w:rsidRDefault="00625B54" w:rsidP="009139A6">
      <w:r>
        <w:separator/>
      </w:r>
    </w:p>
  </w:endnote>
  <w:endnote w:type="continuationSeparator" w:id="0">
    <w:p w14:paraId="212C888C" w14:textId="77777777" w:rsidR="00625B54" w:rsidRDefault="00625B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C4A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460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AFD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E0B43" w14:textId="77777777" w:rsidR="00625B54" w:rsidRDefault="00625B54" w:rsidP="009139A6">
      <w:r>
        <w:separator/>
      </w:r>
    </w:p>
  </w:footnote>
  <w:footnote w:type="continuationSeparator" w:id="0">
    <w:p w14:paraId="14796244" w14:textId="77777777" w:rsidR="00625B54" w:rsidRDefault="00625B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C30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3F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39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B54"/>
    <w:rsid w:val="000666E0"/>
    <w:rsid w:val="002510B7"/>
    <w:rsid w:val="005C130B"/>
    <w:rsid w:val="00625B5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1F65B"/>
  <w15:chartTrackingRefBased/>
  <w15:docId w15:val="{DAB23F2A-97B0-413D-AFD8-0DA40C47F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2022-03-09T19:32:00Z</dcterms:created>
  <dcterms:modified xsi:type="dcterms:W3CDTF">2022-03-09T19:33:00Z</dcterms:modified>
</cp:coreProperties>
</file>